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7AA1" w:rsidP="008D5222" w:rsidRDefault="00F33192" w14:paraId="3A400902" w14:textId="45E8423F">
      <w:pPr>
        <w:pStyle w:val="HeadlineersteOrdnung"/>
        <w:spacing w:after="0"/>
        <w:rPr>
          <w:lang w:eastAsia="de-DE"/>
        </w:rPr>
      </w:pPr>
      <w:r w:rsidRPr="0A2E788C">
        <w:rPr>
          <w:lang w:eastAsia="de-DE"/>
        </w:rPr>
        <w:t>Anlage</w:t>
      </w:r>
      <w:r w:rsidRPr="0A2E788C" w:rsidR="79459EED">
        <w:rPr>
          <w:lang w:eastAsia="de-DE"/>
        </w:rPr>
        <w:t xml:space="preserve">: </w:t>
      </w:r>
      <w:r w:rsidRPr="0A2E788C" w:rsidR="000E7523">
        <w:rPr>
          <w:lang w:eastAsia="de-DE"/>
        </w:rPr>
        <w:t>Allgemeine Datenabfrage</w:t>
      </w:r>
      <w:r w:rsidRPr="0A2E788C" w:rsidR="20389898">
        <w:rPr>
          <w:lang w:eastAsia="de-DE"/>
        </w:rPr>
        <w:t xml:space="preserve"> und Selbsterklärung</w:t>
      </w:r>
    </w:p>
    <w:p w:rsidR="20389898" w:rsidP="0A2E788C" w:rsidRDefault="20389898" w14:paraId="5A03E6E0" w14:textId="2232C582">
      <w:pPr>
        <w:pStyle w:val="HeadlineersteOrdnung"/>
        <w:spacing w:after="0"/>
        <w:rPr>
          <w:lang w:eastAsia="de-DE"/>
        </w:rPr>
      </w:pPr>
      <w:r w:rsidRPr="0A2E788C">
        <w:rPr>
          <w:lang w:eastAsia="de-DE"/>
        </w:rPr>
        <w:t xml:space="preserve">Externe Gutachter*innen bei JUGEND für Europa  </w:t>
      </w:r>
    </w:p>
    <w:p w:rsidR="001F2EEC" w:rsidP="001F2EEC" w:rsidRDefault="001F2EEC" w14:paraId="5A9D9F4F" w14:textId="77777777">
      <w:pPr>
        <w:spacing w:after="120"/>
        <w:rPr>
          <w:sz w:val="24"/>
          <w:lang w:eastAsia="de-DE"/>
        </w:rPr>
      </w:pPr>
    </w:p>
    <w:tbl>
      <w:tblPr>
        <w:tblStyle w:val="Tabellenrast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0"/>
        <w:gridCol w:w="6242"/>
      </w:tblGrid>
      <w:tr w:rsidR="000E7523" w:rsidTr="00347AD5" w14:paraId="32C317FA" w14:textId="77777777">
        <w:tc>
          <w:tcPr>
            <w:tcW w:w="1980" w:type="dxa"/>
            <w:vAlign w:val="center"/>
          </w:tcPr>
          <w:p w:rsidRPr="00DF3061" w:rsidR="000E7523" w:rsidP="00347AD5" w:rsidRDefault="000E7523" w14:paraId="0B83E226" w14:textId="208C49BE">
            <w:pPr>
              <w:spacing w:after="120"/>
              <w:rPr>
                <w:sz w:val="24"/>
                <w:szCs w:val="24"/>
                <w:lang w:eastAsia="de-DE"/>
              </w:rPr>
            </w:pPr>
            <w:r w:rsidRPr="00DF3061">
              <w:rPr>
                <w:b/>
                <w:bCs/>
                <w:sz w:val="24"/>
                <w:szCs w:val="24"/>
                <w:lang w:eastAsia="de-DE"/>
              </w:rPr>
              <w:t>Auftraggeber</w:t>
            </w:r>
            <w:r>
              <w:rPr>
                <w:b/>
                <w:bCs/>
                <w:sz w:val="24"/>
                <w:szCs w:val="24"/>
                <w:lang w:eastAsia="de-DE"/>
              </w:rPr>
              <w:t>in</w:t>
            </w:r>
            <w:r w:rsidRPr="00DF3061">
              <w:rPr>
                <w:b/>
                <w:bCs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6242" w:type="dxa"/>
            <w:vAlign w:val="center"/>
          </w:tcPr>
          <w:p w:rsidRPr="00DF3061" w:rsidR="000E7523" w:rsidP="00347AD5" w:rsidRDefault="000E7523" w14:paraId="5D878340" w14:textId="6643D6B7">
            <w:pPr>
              <w:spacing w:after="120"/>
              <w:rPr>
                <w:b/>
                <w:bCs/>
                <w:sz w:val="24"/>
                <w:szCs w:val="24"/>
                <w:lang w:eastAsia="de-DE"/>
              </w:rPr>
            </w:pPr>
            <w:r w:rsidRPr="00DF3061">
              <w:rPr>
                <w:sz w:val="24"/>
                <w:szCs w:val="24"/>
                <w:lang w:eastAsia="de-DE"/>
              </w:rPr>
              <w:t>J</w:t>
            </w:r>
            <w:r>
              <w:rPr>
                <w:sz w:val="24"/>
                <w:szCs w:val="24"/>
                <w:lang w:eastAsia="de-DE"/>
              </w:rPr>
              <w:t xml:space="preserve">UGEND </w:t>
            </w:r>
            <w:r w:rsidRPr="00DF3061">
              <w:rPr>
                <w:sz w:val="24"/>
                <w:szCs w:val="24"/>
                <w:lang w:eastAsia="de-DE"/>
              </w:rPr>
              <w:t>für Europa</w:t>
            </w:r>
          </w:p>
        </w:tc>
      </w:tr>
      <w:tr w:rsidR="000E7523" w:rsidTr="00347AD5" w14:paraId="2C75C70A" w14:textId="77777777">
        <w:tc>
          <w:tcPr>
            <w:tcW w:w="1980" w:type="dxa"/>
            <w:vAlign w:val="center"/>
          </w:tcPr>
          <w:p w:rsidR="000E7523" w:rsidP="00347AD5" w:rsidRDefault="000E7523" w14:paraId="017B909D" w14:textId="3F1E5D31">
            <w:pPr>
              <w:spacing w:after="120"/>
              <w:rPr>
                <w:sz w:val="24"/>
                <w:szCs w:val="24"/>
                <w:lang w:eastAsia="de-DE"/>
              </w:rPr>
            </w:pPr>
            <w:r w:rsidRPr="00F571A2">
              <w:rPr>
                <w:b/>
                <w:bCs/>
                <w:sz w:val="24"/>
                <w:szCs w:val="24"/>
                <w:lang w:eastAsia="de-DE"/>
              </w:rPr>
              <w:t>Biete</w:t>
            </w:r>
            <w:r w:rsidR="003F3A65">
              <w:rPr>
                <w:b/>
                <w:bCs/>
                <w:sz w:val="24"/>
                <w:szCs w:val="24"/>
                <w:lang w:eastAsia="de-DE"/>
              </w:rPr>
              <w:t>r</w:t>
            </w:r>
            <w:r w:rsidR="0078006A">
              <w:rPr>
                <w:b/>
                <w:bCs/>
                <w:sz w:val="24"/>
                <w:szCs w:val="24"/>
                <w:lang w:eastAsia="de-DE"/>
              </w:rPr>
              <w:t>*in</w:t>
            </w:r>
            <w:r w:rsidRPr="00F571A2">
              <w:rPr>
                <w:b/>
                <w:bCs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6242" w:type="dxa"/>
            <w:tcBorders>
              <w:bottom w:val="single" w:color="auto" w:sz="4" w:space="0"/>
            </w:tcBorders>
            <w:vAlign w:val="center"/>
          </w:tcPr>
          <w:p w:rsidRPr="00F571A2" w:rsidR="000E7523" w:rsidP="00347AD5" w:rsidRDefault="000E7523" w14:paraId="7C6792C0" w14:textId="77777777">
            <w:pPr>
              <w:spacing w:after="120"/>
              <w:rPr>
                <w:b/>
                <w:bCs/>
                <w:sz w:val="24"/>
                <w:szCs w:val="24"/>
                <w:lang w:eastAsia="de-DE"/>
              </w:rPr>
            </w:pPr>
          </w:p>
        </w:tc>
      </w:tr>
    </w:tbl>
    <w:p w:rsidR="000E7523" w:rsidP="000E7523" w:rsidRDefault="000E7523" w14:paraId="3D61903E" w14:textId="77777777">
      <w:pPr>
        <w:spacing w:after="120"/>
        <w:rPr>
          <w:sz w:val="24"/>
          <w:lang w:eastAsia="de-DE"/>
        </w:rPr>
      </w:pPr>
    </w:p>
    <w:p w:rsidR="20A040F8" w:rsidP="268D6B0C" w:rsidRDefault="20A040F8" w14:paraId="4112B651" w14:textId="6B236DDC">
      <w:pPr>
        <w:spacing w:after="120"/>
        <w:rPr>
          <w:lang w:eastAsia="de-DE"/>
        </w:rPr>
      </w:pPr>
      <w:r w:rsidRPr="268D6B0C">
        <w:rPr>
          <w:lang w:eastAsia="de-DE"/>
        </w:rPr>
        <w:t>Alle Angaben sind vollständig auszufüllen</w:t>
      </w:r>
      <w:r w:rsidR="00601E67">
        <w:rPr>
          <w:lang w:eastAsia="de-DE"/>
        </w:rPr>
        <w:t>. U</w:t>
      </w:r>
      <w:r w:rsidRPr="268D6B0C">
        <w:rPr>
          <w:lang w:eastAsia="de-DE"/>
        </w:rPr>
        <w:t xml:space="preserve">nvollständige Informationen </w:t>
      </w:r>
      <w:r w:rsidR="00601E67">
        <w:rPr>
          <w:lang w:eastAsia="de-DE"/>
        </w:rPr>
        <w:t xml:space="preserve">können </w:t>
      </w:r>
      <w:r w:rsidRPr="268D6B0C">
        <w:rPr>
          <w:lang w:eastAsia="de-DE"/>
        </w:rPr>
        <w:t>zum Ausschluss führen.</w:t>
      </w:r>
    </w:p>
    <w:p w:rsidRPr="00A236F3" w:rsidR="00366671" w:rsidP="00AD4A56" w:rsidRDefault="00366671" w14:paraId="6C46CF85" w14:textId="6AFE82C7">
      <w:pPr>
        <w:pStyle w:val="HeadlinezweiterOrdnung"/>
        <w:rPr>
          <w:lang w:eastAsia="de-DE"/>
        </w:rPr>
      </w:pPr>
      <w:bookmarkStart w:name="_Hlk140844723" w:id="0"/>
      <w:r>
        <w:rPr>
          <w:lang w:eastAsia="de-DE"/>
        </w:rPr>
        <w:t>Allgemeine Daten</w:t>
      </w:r>
    </w:p>
    <w:tbl>
      <w:tblPr>
        <w:tblStyle w:val="Tabellenraster"/>
        <w:tblW w:w="9652" w:type="dxa"/>
        <w:tblLook w:val="04A0" w:firstRow="1" w:lastRow="0" w:firstColumn="1" w:lastColumn="0" w:noHBand="0" w:noVBand="1"/>
      </w:tblPr>
      <w:tblGrid>
        <w:gridCol w:w="585"/>
        <w:gridCol w:w="5715"/>
        <w:gridCol w:w="3352"/>
      </w:tblGrid>
      <w:tr w:rsidR="008351A9" w:rsidTr="1E6920F3" w14:paraId="0EF8BE5D" w14:textId="77777777">
        <w:trPr>
          <w:trHeight w:val="300"/>
          <w:tblHeader/>
        </w:trPr>
        <w:tc>
          <w:tcPr>
            <w:tcW w:w="585" w:type="dxa"/>
            <w:shd w:val="clear" w:color="auto" w:fill="D9D9D9" w:themeFill="background1" w:themeFillShade="D9"/>
            <w:tcMar/>
          </w:tcPr>
          <w:p w:rsidRPr="00675F8A" w:rsidR="000E7523" w:rsidP="00997EBD" w:rsidRDefault="000E7523" w14:paraId="12D26338" w14:textId="7CB58C46">
            <w:pPr>
              <w:rPr>
                <w:b/>
                <w:bCs/>
                <w:sz w:val="24"/>
                <w:szCs w:val="24"/>
              </w:rPr>
            </w:pPr>
            <w:r w:rsidRPr="00675F8A">
              <w:rPr>
                <w:b/>
                <w:bCs/>
                <w:sz w:val="24"/>
                <w:szCs w:val="24"/>
              </w:rPr>
              <w:t>Nr</w:t>
            </w:r>
            <w:r w:rsidR="008351A9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15" w:type="dxa"/>
            <w:shd w:val="clear" w:color="auto" w:fill="D9D9D9" w:themeFill="background1" w:themeFillShade="D9"/>
            <w:tcMar/>
          </w:tcPr>
          <w:p w:rsidRPr="00584944" w:rsidR="000E7523" w:rsidP="00997EBD" w:rsidRDefault="000E7523" w14:paraId="2C351EDB" w14:textId="77777777">
            <w:pPr>
              <w:rPr>
                <w:b/>
                <w:bCs/>
                <w:sz w:val="24"/>
                <w:szCs w:val="24"/>
              </w:rPr>
            </w:pPr>
            <w:r w:rsidRPr="00584944">
              <w:rPr>
                <w:b/>
                <w:bCs/>
                <w:sz w:val="24"/>
                <w:szCs w:val="24"/>
              </w:rPr>
              <w:t>Allgemeine Daten</w:t>
            </w:r>
          </w:p>
        </w:tc>
        <w:tc>
          <w:tcPr>
            <w:tcW w:w="3352" w:type="dxa"/>
            <w:shd w:val="clear" w:color="auto" w:fill="D9D9D9" w:themeFill="background1" w:themeFillShade="D9"/>
            <w:tcMar/>
          </w:tcPr>
          <w:p w:rsidR="000E7523" w:rsidP="017A3E32" w:rsidRDefault="60F51B3E" w14:paraId="0CED844A" w14:textId="175B348E">
            <w:pPr>
              <w:keepNext/>
              <w:keepLines/>
              <w:spacing w:before="120"/>
              <w:rPr>
                <w:rFonts w:ascii="Calibri" w:hAnsi="Calibri" w:eastAsia="Calibri" w:cs="Calibri"/>
                <w:sz w:val="24"/>
                <w:szCs w:val="24"/>
              </w:rPr>
            </w:pPr>
            <w:r w:rsidRPr="017A3E32">
              <w:rPr>
                <w:rFonts w:ascii="Calibri" w:hAnsi="Calibri" w:eastAsia="Calibri" w:cs="Calibri"/>
                <w:b/>
                <w:bCs/>
                <w:color w:val="000000" w:themeColor="text1"/>
              </w:rPr>
              <w:t>Angaben durch den*die Bieter*in</w:t>
            </w:r>
          </w:p>
        </w:tc>
      </w:tr>
      <w:tr w:rsidRPr="009F409A" w:rsidR="008351A9" w:rsidTr="1E6920F3" w14:paraId="123E2A12" w14:textId="77777777">
        <w:trPr>
          <w:trHeight w:val="300"/>
        </w:trPr>
        <w:tc>
          <w:tcPr>
            <w:tcW w:w="585" w:type="dxa"/>
            <w:tcMar/>
          </w:tcPr>
          <w:p w:rsidR="000E7523" w:rsidP="00997EBD" w:rsidRDefault="00675F8A" w14:paraId="3D79AA8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75F8A" w:rsidR="009F409A">
              <w:rPr>
                <w:sz w:val="24"/>
                <w:szCs w:val="24"/>
              </w:rPr>
              <w:t>1</w:t>
            </w:r>
          </w:p>
          <w:p w:rsidRPr="00675F8A" w:rsidR="00A5763A" w:rsidP="00997EBD" w:rsidRDefault="00A5763A" w14:paraId="77ABA117" w14:textId="1A9BABF2">
            <w:pPr>
              <w:rPr>
                <w:sz w:val="24"/>
                <w:szCs w:val="24"/>
              </w:rPr>
            </w:pPr>
          </w:p>
        </w:tc>
        <w:tc>
          <w:tcPr>
            <w:tcW w:w="5715" w:type="dxa"/>
            <w:tcMar/>
          </w:tcPr>
          <w:p w:rsidRPr="00E51345" w:rsidR="000E7523" w:rsidP="0A2E788C" w:rsidRDefault="24DB7CF0" w14:paraId="2B94D379" w14:textId="5E745F92">
            <w:r w:rsidRPr="0A2E788C">
              <w:t>Vor- und Nachname</w:t>
            </w:r>
          </w:p>
        </w:tc>
        <w:tc>
          <w:tcPr>
            <w:tcW w:w="3352" w:type="dxa"/>
            <w:tcMar/>
          </w:tcPr>
          <w:p w:rsidRPr="00E51345" w:rsidR="000E7523" w:rsidP="00997EBD" w:rsidRDefault="000E7523" w14:paraId="07819BAE" w14:textId="77777777">
            <w:pPr>
              <w:rPr>
                <w:rFonts w:cstheme="minorHAnsi"/>
              </w:rPr>
            </w:pPr>
          </w:p>
        </w:tc>
      </w:tr>
      <w:tr w:rsidRPr="009F409A" w:rsidR="008351A9" w:rsidTr="1E6920F3" w14:paraId="334AA0A6" w14:textId="77777777">
        <w:trPr>
          <w:trHeight w:val="300"/>
        </w:trPr>
        <w:tc>
          <w:tcPr>
            <w:tcW w:w="585" w:type="dxa"/>
            <w:tcMar/>
          </w:tcPr>
          <w:p w:rsidR="000E7523" w:rsidP="00997EBD" w:rsidRDefault="00675F8A" w14:paraId="14EC5143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75F8A" w:rsidR="009F409A">
              <w:rPr>
                <w:sz w:val="24"/>
                <w:szCs w:val="24"/>
              </w:rPr>
              <w:t>2</w:t>
            </w:r>
          </w:p>
          <w:p w:rsidRPr="00675F8A" w:rsidR="00A5763A" w:rsidP="00997EBD" w:rsidRDefault="00A5763A" w14:paraId="75E0AF6E" w14:textId="61202646">
            <w:pPr>
              <w:rPr>
                <w:sz w:val="24"/>
                <w:szCs w:val="24"/>
              </w:rPr>
            </w:pPr>
          </w:p>
        </w:tc>
        <w:tc>
          <w:tcPr>
            <w:tcW w:w="5715" w:type="dxa"/>
            <w:tcMar/>
          </w:tcPr>
          <w:p w:rsidRPr="00E51345" w:rsidR="000E7523" w:rsidP="00997EBD" w:rsidRDefault="000E7523" w14:paraId="18A587A0" w14:textId="43F50226">
            <w:pPr>
              <w:rPr>
                <w:rFonts w:cstheme="minorHAnsi"/>
              </w:rPr>
            </w:pPr>
            <w:r w:rsidRPr="00E51345">
              <w:rPr>
                <w:rFonts w:cstheme="minorHAnsi"/>
              </w:rPr>
              <w:t>Anschrift</w:t>
            </w:r>
          </w:p>
        </w:tc>
        <w:tc>
          <w:tcPr>
            <w:tcW w:w="3352" w:type="dxa"/>
            <w:tcMar/>
          </w:tcPr>
          <w:p w:rsidRPr="00E51345" w:rsidR="000E7523" w:rsidP="00997EBD" w:rsidRDefault="000E7523" w14:paraId="2150C963" w14:textId="77777777">
            <w:pPr>
              <w:rPr>
                <w:rFonts w:cstheme="minorHAnsi"/>
              </w:rPr>
            </w:pPr>
          </w:p>
        </w:tc>
      </w:tr>
      <w:tr w:rsidRPr="009F409A" w:rsidR="008351A9" w:rsidTr="1E6920F3" w14:paraId="68CE7E9E" w14:textId="77777777">
        <w:trPr>
          <w:trHeight w:val="300"/>
        </w:trPr>
        <w:tc>
          <w:tcPr>
            <w:tcW w:w="585" w:type="dxa"/>
            <w:tcMar/>
          </w:tcPr>
          <w:p w:rsidR="000E7523" w:rsidP="00997EBD" w:rsidRDefault="00675F8A" w14:paraId="267C499C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75F8A" w:rsidR="009F409A">
              <w:rPr>
                <w:sz w:val="24"/>
                <w:szCs w:val="24"/>
              </w:rPr>
              <w:t>3</w:t>
            </w:r>
          </w:p>
          <w:p w:rsidRPr="00675F8A" w:rsidR="00A5763A" w:rsidP="00997EBD" w:rsidRDefault="00A5763A" w14:paraId="5101D74C" w14:textId="29693096">
            <w:pPr>
              <w:rPr>
                <w:sz w:val="24"/>
                <w:szCs w:val="24"/>
              </w:rPr>
            </w:pPr>
          </w:p>
        </w:tc>
        <w:tc>
          <w:tcPr>
            <w:tcW w:w="5715" w:type="dxa"/>
            <w:tcMar/>
          </w:tcPr>
          <w:p w:rsidRPr="00E51345" w:rsidR="000E7523" w:rsidP="00997EBD" w:rsidRDefault="000E7523" w14:paraId="4EAD5407" w14:textId="3E60E3A4">
            <w:pPr>
              <w:rPr>
                <w:rFonts w:cstheme="minorHAnsi"/>
              </w:rPr>
            </w:pPr>
            <w:r w:rsidRPr="00E51345">
              <w:rPr>
                <w:rFonts w:cstheme="minorHAnsi"/>
              </w:rPr>
              <w:t>Telefonnummer</w:t>
            </w:r>
          </w:p>
        </w:tc>
        <w:tc>
          <w:tcPr>
            <w:tcW w:w="3352" w:type="dxa"/>
            <w:tcMar/>
          </w:tcPr>
          <w:p w:rsidRPr="00E51345" w:rsidR="000E7523" w:rsidP="00997EBD" w:rsidRDefault="000E7523" w14:paraId="6A7D6D14" w14:textId="77777777">
            <w:pPr>
              <w:rPr>
                <w:rFonts w:cstheme="minorHAnsi"/>
              </w:rPr>
            </w:pPr>
          </w:p>
        </w:tc>
      </w:tr>
      <w:tr w:rsidRPr="009F409A" w:rsidR="008351A9" w:rsidTr="1E6920F3" w14:paraId="24571161" w14:textId="77777777">
        <w:trPr>
          <w:trHeight w:val="300"/>
        </w:trPr>
        <w:tc>
          <w:tcPr>
            <w:tcW w:w="585" w:type="dxa"/>
            <w:tcMar/>
          </w:tcPr>
          <w:p w:rsidR="000E7523" w:rsidP="00997EBD" w:rsidRDefault="00675F8A" w14:paraId="4474A365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75F8A" w:rsidR="00AD4A56">
              <w:rPr>
                <w:sz w:val="24"/>
                <w:szCs w:val="24"/>
              </w:rPr>
              <w:t>4</w:t>
            </w:r>
          </w:p>
          <w:p w:rsidRPr="00675F8A" w:rsidR="00A5763A" w:rsidP="00997EBD" w:rsidRDefault="00A5763A" w14:paraId="54DC51E2" w14:textId="4379A636">
            <w:pPr>
              <w:rPr>
                <w:sz w:val="24"/>
                <w:szCs w:val="24"/>
              </w:rPr>
            </w:pPr>
          </w:p>
        </w:tc>
        <w:tc>
          <w:tcPr>
            <w:tcW w:w="5715" w:type="dxa"/>
            <w:tcMar/>
          </w:tcPr>
          <w:p w:rsidRPr="00E51345" w:rsidR="00F33192" w:rsidP="00997EBD" w:rsidRDefault="000E7523" w14:paraId="2263DFFE" w14:textId="2BB66166">
            <w:pPr>
              <w:rPr>
                <w:rFonts w:cstheme="minorHAnsi"/>
              </w:rPr>
            </w:pPr>
            <w:r w:rsidRPr="00E51345">
              <w:rPr>
                <w:rFonts w:cstheme="minorHAnsi"/>
              </w:rPr>
              <w:t>E-Mail-Adresse</w:t>
            </w:r>
          </w:p>
        </w:tc>
        <w:tc>
          <w:tcPr>
            <w:tcW w:w="3352" w:type="dxa"/>
            <w:tcMar/>
          </w:tcPr>
          <w:p w:rsidRPr="00E51345" w:rsidR="000E7523" w:rsidP="00997EBD" w:rsidRDefault="000E7523" w14:paraId="6C94D25C" w14:textId="77777777">
            <w:pPr>
              <w:rPr>
                <w:rFonts w:cstheme="minorHAnsi"/>
              </w:rPr>
            </w:pPr>
          </w:p>
        </w:tc>
      </w:tr>
      <w:tr w:rsidRPr="009F409A" w:rsidR="008351A9" w:rsidTr="1E6920F3" w14:paraId="75CA802C" w14:textId="77777777">
        <w:trPr>
          <w:trHeight w:val="300"/>
        </w:trPr>
        <w:tc>
          <w:tcPr>
            <w:tcW w:w="585" w:type="dxa"/>
            <w:tcMar/>
          </w:tcPr>
          <w:p w:rsidR="23C7F9FD" w:rsidP="0A2E788C" w:rsidRDefault="23C7F9FD" w14:paraId="572A5F4D" w14:textId="3C1F6016">
            <w:pPr>
              <w:spacing w:line="259" w:lineRule="auto"/>
            </w:pPr>
            <w:r w:rsidRPr="0A2E788C">
              <w:rPr>
                <w:rFonts w:ascii="Calibri" w:hAnsi="Calibri" w:eastAsia="Calibri" w:cs="Calibri"/>
                <w:color w:val="000000" w:themeColor="text1"/>
              </w:rPr>
              <w:t>05</w:t>
            </w:r>
          </w:p>
        </w:tc>
        <w:tc>
          <w:tcPr>
            <w:tcW w:w="5715" w:type="dxa"/>
            <w:tcMar/>
          </w:tcPr>
          <w:p w:rsidR="0A2E788C" w:rsidP="476F71CD" w:rsidRDefault="0A2E788C" w14:paraId="09CAF988" w14:textId="07D0445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1E6920F3" w:rsidR="0A2E788C">
              <w:rPr>
                <w:rFonts w:ascii="Calibri" w:hAnsi="Calibri" w:eastAsia="Calibri" w:cs="Calibri"/>
                <w:color w:val="000000" w:themeColor="text1" w:themeTint="FF" w:themeShade="FF"/>
              </w:rPr>
              <w:t>Hiermit erkläre ich, dass in der Vergangenheit kein Vertrag zwischen JUGEND für Europa und mir/meinem Unternehmen vorzeitig beendet wurde</w:t>
            </w:r>
            <w:r w:rsidRPr="1E6920F3" w:rsidR="0E7BFB36">
              <w:rPr>
                <w:rFonts w:ascii="Calibri" w:hAnsi="Calibri" w:eastAsia="Calibri" w:cs="Calibri"/>
                <w:color w:val="000000" w:themeColor="text1" w:themeTint="FF" w:themeShade="FF"/>
              </w:rPr>
              <w:t>.</w:t>
            </w:r>
          </w:p>
        </w:tc>
        <w:tc>
          <w:tcPr>
            <w:tcW w:w="3352" w:type="dxa"/>
            <w:tcMar/>
          </w:tcPr>
          <w:p w:rsidR="0A2E788C" w:rsidP="213C5237" w:rsidRDefault="00E74D1A" w14:paraId="0A62BA4D" w14:textId="302FA2AC">
            <w:pPr>
              <w:rPr>
                <w:rFonts w:ascii="Calibri" w:hAnsi="Calibri" w:eastAsia="Calibri" w:cs="Calibri"/>
                <w:color w:val="000000" w:themeColor="text1"/>
              </w:rPr>
            </w:pPr>
            <w:sdt>
              <w:sdtPr>
                <w:rPr>
                  <w:rFonts w:ascii="Calibri" w:hAnsi="Calibri" w:eastAsia="Calibri" w:cs="Calibri"/>
                  <w:color w:val="000000" w:themeColor="text1"/>
                </w:rPr>
                <w:id w:val="108333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Calibri"/>
                    <w:color w:val="000000" w:themeColor="text1"/>
                  </w:rPr>
                  <w:t>☐</w:t>
                </w:r>
              </w:sdtContent>
            </w:sdt>
            <w:r w:rsidRPr="213C5237" w:rsidR="6C50023D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  <w:r w:rsidRPr="213C5237" w:rsidR="0A2E788C">
              <w:rPr>
                <w:rFonts w:ascii="Calibri" w:hAnsi="Calibri" w:eastAsia="Calibri" w:cs="Calibri"/>
                <w:color w:val="000000" w:themeColor="text1"/>
              </w:rPr>
              <w:t xml:space="preserve">Ja                    </w:t>
            </w:r>
            <w:sdt>
              <w:sdtPr>
                <w:rPr>
                  <w:rFonts w:ascii="Calibri" w:hAnsi="Calibri" w:eastAsia="Calibri" w:cs="Calibri"/>
                  <w:color w:val="000000" w:themeColor="text1"/>
                </w:rPr>
                <w:id w:val="-1420397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Calibri"/>
                    <w:color w:val="000000" w:themeColor="text1"/>
                  </w:rPr>
                  <w:t>☐</w:t>
                </w:r>
              </w:sdtContent>
            </w:sdt>
            <w:r w:rsidRPr="213C5237" w:rsidR="0A2E788C">
              <w:rPr>
                <w:rFonts w:ascii="Calibri" w:hAnsi="Calibri" w:eastAsia="Calibri" w:cs="Calibri"/>
                <w:color w:val="000000" w:themeColor="text1"/>
              </w:rPr>
              <w:t>Nein</w:t>
            </w:r>
          </w:p>
        </w:tc>
      </w:tr>
      <w:bookmarkEnd w:id="0"/>
    </w:tbl>
    <w:p w:rsidR="0A2E788C" w:rsidRDefault="0A2E788C" w14:paraId="2AD5ED61" w14:textId="1A2907D8"/>
    <w:p w:rsidR="000E7523" w:rsidP="0A2E788C" w:rsidRDefault="00E74D1A" w14:paraId="3BC976C3" w14:textId="0FBEE831">
      <w:pPr>
        <w:spacing w:before="100" w:beforeAutospacing="1" w:after="120" w:afterAutospacing="1"/>
        <w:rPr>
          <w:lang w:eastAsia="de-DE"/>
        </w:rPr>
      </w:pPr>
      <w:sdt>
        <w:sdtPr>
          <w:rPr>
            <w:lang w:eastAsia="de-DE"/>
          </w:rPr>
          <w:id w:val="13258618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 w:ascii="MS Gothic" w:hAnsi="MS Gothic" w:eastAsia="MS Gothic"/>
              <w:lang w:eastAsia="de-DE"/>
            </w:rPr>
            <w:t>☐</w:t>
          </w:r>
        </w:sdtContent>
      </w:sdt>
      <w:r w:rsidRPr="0A2E788C" w:rsidR="002172AB">
        <w:rPr>
          <w:lang w:eastAsia="de-DE"/>
        </w:rPr>
        <w:t>Ich bin mir bewusst</w:t>
      </w:r>
      <w:r w:rsidRPr="0A2E788C" w:rsidR="009D1AB6">
        <w:rPr>
          <w:lang w:eastAsia="de-DE"/>
        </w:rPr>
        <w:t xml:space="preserve">, dass wissentlich falsche Angaben in den </w:t>
      </w:r>
      <w:r w:rsidRPr="0A2E788C" w:rsidR="13A61D9E">
        <w:rPr>
          <w:lang w:eastAsia="de-DE"/>
        </w:rPr>
        <w:t>obigen</w:t>
      </w:r>
      <w:r w:rsidRPr="0A2E788C" w:rsidR="009D1AB6">
        <w:rPr>
          <w:lang w:eastAsia="de-DE"/>
        </w:rPr>
        <w:t xml:space="preserve"> Erklärungen </w:t>
      </w:r>
      <w:r w:rsidRPr="0A2E788C" w:rsidR="13A61D9E">
        <w:rPr>
          <w:lang w:eastAsia="de-DE"/>
        </w:rPr>
        <w:t>sowohl zum</w:t>
      </w:r>
      <w:r w:rsidRPr="0A2E788C" w:rsidR="009D1AB6">
        <w:rPr>
          <w:lang w:eastAsia="de-DE"/>
        </w:rPr>
        <w:t xml:space="preserve"> Ausschluss von der Auftragserteilung </w:t>
      </w:r>
      <w:r w:rsidRPr="0A2E788C" w:rsidR="13A61D9E">
        <w:rPr>
          <w:lang w:eastAsia="de-DE"/>
        </w:rPr>
        <w:t>als auch</w:t>
      </w:r>
      <w:r w:rsidRPr="0A2E788C" w:rsidR="00F43D38">
        <w:rPr>
          <w:lang w:eastAsia="de-DE"/>
        </w:rPr>
        <w:t xml:space="preserve"> </w:t>
      </w:r>
      <w:r w:rsidRPr="0A2E788C" w:rsidR="009D1AB6">
        <w:rPr>
          <w:lang w:eastAsia="de-DE"/>
        </w:rPr>
        <w:t xml:space="preserve">im Falle </w:t>
      </w:r>
      <w:r w:rsidRPr="0A2E788C" w:rsidR="13A61D9E">
        <w:rPr>
          <w:lang w:eastAsia="de-DE"/>
        </w:rPr>
        <w:t>einer</w:t>
      </w:r>
      <w:r w:rsidRPr="0A2E788C" w:rsidR="009D1AB6">
        <w:rPr>
          <w:lang w:eastAsia="de-DE"/>
        </w:rPr>
        <w:t xml:space="preserve"> Auftragserteilung </w:t>
      </w:r>
      <w:r w:rsidRPr="0A2E788C" w:rsidR="13A61D9E">
        <w:rPr>
          <w:lang w:eastAsia="de-DE"/>
        </w:rPr>
        <w:t>zur fristlosen</w:t>
      </w:r>
      <w:r w:rsidRPr="0A2E788C" w:rsidR="009D1AB6">
        <w:rPr>
          <w:lang w:eastAsia="de-DE"/>
        </w:rPr>
        <w:t xml:space="preserve"> Kündigung des Vertrages </w:t>
      </w:r>
      <w:r w:rsidRPr="0A2E788C" w:rsidR="13A61D9E">
        <w:rPr>
          <w:lang w:eastAsia="de-DE"/>
        </w:rPr>
        <w:t>führen</w:t>
      </w:r>
      <w:r w:rsidRPr="0A2E788C" w:rsidR="009D1AB6">
        <w:rPr>
          <w:lang w:eastAsia="de-DE"/>
        </w:rPr>
        <w:t xml:space="preserve"> können.</w:t>
      </w:r>
    </w:p>
    <w:p w:rsidR="0A2E788C" w:rsidP="0A2E788C" w:rsidRDefault="0A2E788C" w14:paraId="2ED31B3A" w14:textId="04151C8E">
      <w:pPr>
        <w:spacing w:beforeAutospacing="1" w:afterAutospacing="1"/>
        <w:rPr>
          <w:lang w:eastAsia="de-DE"/>
        </w:rPr>
      </w:pPr>
    </w:p>
    <w:p w:rsidR="0A2E788C" w:rsidP="0A2E788C" w:rsidRDefault="0A2E788C" w14:paraId="3FEC2686" w14:textId="718ED983">
      <w:pPr>
        <w:spacing w:beforeAutospacing="1" w:afterAutospacing="1"/>
        <w:rPr>
          <w:lang w:eastAsia="de-DE"/>
        </w:rPr>
      </w:pPr>
    </w:p>
    <w:p w:rsidR="0A2E788C" w:rsidP="0A2E788C" w:rsidRDefault="0A2E788C" w14:paraId="4BC04601" w14:textId="25F8EB4C">
      <w:pPr>
        <w:spacing w:beforeAutospacing="1" w:afterAutospacing="1"/>
        <w:rPr>
          <w:lang w:eastAsia="de-DE"/>
        </w:rPr>
      </w:pPr>
    </w:p>
    <w:p w:rsidR="0A2E788C" w:rsidP="0A2E788C" w:rsidRDefault="0A2E788C" w14:paraId="41F35BE7" w14:textId="320A0996">
      <w:pPr>
        <w:spacing w:beforeAutospacing="1" w:afterAutospacing="1"/>
        <w:rPr>
          <w:lang w:eastAsia="de-DE"/>
        </w:rPr>
      </w:pPr>
    </w:p>
    <w:p w:rsidRPr="00E63836" w:rsidR="000E7523" w:rsidP="000E7523" w:rsidRDefault="000E7523" w14:paraId="534B8E86" w14:textId="77777777">
      <w:pPr>
        <w:rPr>
          <w:rFonts w:eastAsia="Times New Roman" w:cstheme="minorHAnsi"/>
          <w:sz w:val="20"/>
          <w:szCs w:val="20"/>
          <w:lang w:eastAsia="de-DE"/>
        </w:rPr>
      </w:pPr>
      <w:r w:rsidRPr="00E63836">
        <w:rPr>
          <w:rFonts w:eastAsia="Times New Roman" w:cstheme="minorHAnsi"/>
          <w:sz w:val="20"/>
          <w:szCs w:val="20"/>
          <w:lang w:eastAsia="de-DE"/>
        </w:rPr>
        <w:t>________________</w:t>
      </w:r>
      <w:r w:rsidRPr="00E63836">
        <w:rPr>
          <w:rFonts w:eastAsia="Times New Roman" w:cstheme="minorHAnsi"/>
          <w:sz w:val="20"/>
          <w:szCs w:val="20"/>
          <w:lang w:eastAsia="de-DE"/>
        </w:rPr>
        <w:tab/>
      </w:r>
      <w:r w:rsidRPr="00E63836">
        <w:rPr>
          <w:rFonts w:eastAsia="Times New Roman" w:cstheme="minorHAnsi"/>
          <w:sz w:val="20"/>
          <w:szCs w:val="20"/>
          <w:lang w:eastAsia="de-DE"/>
        </w:rPr>
        <w:tab/>
      </w:r>
      <w:r w:rsidRPr="00E63836">
        <w:rPr>
          <w:rFonts w:eastAsia="Times New Roman" w:cstheme="minorHAnsi"/>
          <w:sz w:val="20"/>
          <w:szCs w:val="20"/>
          <w:lang w:eastAsia="de-DE"/>
        </w:rPr>
        <w:t>___________________________________________</w:t>
      </w:r>
    </w:p>
    <w:p w:rsidR="00BD7359" w:rsidP="0A2E788C" w:rsidRDefault="000E7523" w14:paraId="641910D5" w14:textId="510953CB">
      <w:pPr>
        <w:rPr>
          <w:rFonts w:eastAsia="Times New Roman"/>
          <w:sz w:val="20"/>
          <w:szCs w:val="20"/>
          <w:lang w:eastAsia="de-DE"/>
        </w:rPr>
      </w:pPr>
      <w:r w:rsidRPr="0A2E788C">
        <w:rPr>
          <w:rFonts w:eastAsia="Times New Roman"/>
          <w:sz w:val="20"/>
          <w:szCs w:val="20"/>
          <w:lang w:eastAsia="de-DE"/>
        </w:rPr>
        <w:t xml:space="preserve"> Datum </w:t>
      </w:r>
      <w:r>
        <w:tab/>
      </w:r>
      <w:r>
        <w:tab/>
      </w:r>
      <w:r>
        <w:tab/>
      </w:r>
      <w:r>
        <w:tab/>
      </w:r>
      <w:r w:rsidRPr="0A2E788C">
        <w:rPr>
          <w:rFonts w:eastAsia="Times New Roman"/>
          <w:sz w:val="20"/>
          <w:szCs w:val="20"/>
          <w:lang w:eastAsia="de-DE"/>
        </w:rPr>
        <w:t xml:space="preserve"> Unterschrift</w:t>
      </w:r>
    </w:p>
    <w:sectPr w:rsidR="00BD7359" w:rsidSect="003245B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0" w:h="16840" w:orient="portrait"/>
      <w:pgMar w:top="2268" w:right="1134" w:bottom="1985" w:left="1418" w:header="680" w:footer="850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2B9F" w:rsidP="00CD3334" w:rsidRDefault="00D92B9F" w14:paraId="353E692B" w14:textId="77777777">
      <w:r>
        <w:separator/>
      </w:r>
    </w:p>
  </w:endnote>
  <w:endnote w:type="continuationSeparator" w:id="0">
    <w:p w:rsidR="00D92B9F" w:rsidP="00CD3334" w:rsidRDefault="00D92B9F" w14:paraId="062457EA" w14:textId="77777777">
      <w:r>
        <w:continuationSeparator/>
      </w:r>
    </w:p>
  </w:endnote>
  <w:endnote w:type="continuationNotice" w:id="1">
    <w:p w:rsidR="00D92B9F" w:rsidRDefault="00D92B9F" w14:paraId="22F8C25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76F3" w:rsidRDefault="00AF76F3" w14:paraId="2C647BA9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E58C0" w:rsidR="00AF76F3" w:rsidP="000E58C0" w:rsidRDefault="000E58C0" w14:paraId="7183B966" w14:textId="22CD11AF">
    <w:pPr>
      <w:jc w:val="right"/>
      <w:rPr>
        <w:color w:val="174489"/>
      </w:rPr>
    </w:pPr>
    <w:r w:rsidRPr="008129C2">
      <w:rPr>
        <w:color w:val="174489"/>
      </w:rPr>
      <w:t>www.jugendfuereuropa.de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76F3" w:rsidRDefault="00AF76F3" w14:paraId="591E80F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2B9F" w:rsidP="00CD3334" w:rsidRDefault="00D92B9F" w14:paraId="289134BF" w14:textId="77777777">
      <w:r>
        <w:separator/>
      </w:r>
    </w:p>
  </w:footnote>
  <w:footnote w:type="continuationSeparator" w:id="0">
    <w:p w:rsidR="00D92B9F" w:rsidP="00CD3334" w:rsidRDefault="00D92B9F" w14:paraId="77ADEC54" w14:textId="77777777">
      <w:r>
        <w:continuationSeparator/>
      </w:r>
    </w:p>
  </w:footnote>
  <w:footnote w:type="continuationNotice" w:id="1">
    <w:p w:rsidR="00D92B9F" w:rsidRDefault="00D92B9F" w14:paraId="32D86AB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76F3" w:rsidRDefault="00AF76F3" w14:paraId="1B1A3E7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AF76F3" w:rsidP="00AF76F3" w:rsidRDefault="00AF76F3" w14:paraId="6412A6FB" w14:textId="4D2C2D91">
    <w:pPr>
      <w:pStyle w:val="Kopfzeile"/>
      <w:ind w:left="-1418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DCEA2E" wp14:editId="053F1431">
          <wp:simplePos x="0" y="0"/>
          <wp:positionH relativeFrom="column">
            <wp:posOffset>-900430</wp:posOffset>
          </wp:positionH>
          <wp:positionV relativeFrom="paragraph">
            <wp:posOffset>-431133</wp:posOffset>
          </wp:positionV>
          <wp:extent cx="7595072" cy="10735310"/>
          <wp:effectExtent l="0" t="0" r="6350" b="0"/>
          <wp:wrapNone/>
          <wp:docPr id="792944971" name="Grafik 79294497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5072" cy="1073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76F3" w:rsidRDefault="00AF76F3" w14:paraId="0A016C18" w14:textId="77777777">
    <w:pPr>
      <w:pStyle w:val="Kopfzeil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44A37"/>
    <w:multiLevelType w:val="hybridMultilevel"/>
    <w:tmpl w:val="CC600C5A"/>
    <w:lvl w:ilvl="0" w:tplc="5EA68126">
      <w:start w:val="1"/>
      <w:numFmt w:val="decimal"/>
      <w:pStyle w:val="berschriftJf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0302A"/>
    <w:multiLevelType w:val="hybridMultilevel"/>
    <w:tmpl w:val="52107FC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E40371"/>
    <w:multiLevelType w:val="hybridMultilevel"/>
    <w:tmpl w:val="69A8E7D4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D7C3C"/>
    <w:multiLevelType w:val="hybridMultilevel"/>
    <w:tmpl w:val="84E2323E"/>
    <w:lvl w:ilvl="0" w:tplc="04BAB196">
      <w:start w:val="1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  <w:color w:val="000000" w:themeColor="text1"/>
      </w:rPr>
    </w:lvl>
    <w:lvl w:ilvl="1" w:tplc="FB4A09CC">
      <w:start w:val="2"/>
      <w:numFmt w:val="bullet"/>
      <w:lvlText w:val="·"/>
      <w:lvlJc w:val="left"/>
      <w:pPr>
        <w:ind w:left="1788" w:hanging="708"/>
      </w:pPr>
      <w:rPr>
        <w:rFonts w:hint="default" w:ascii="Calibri" w:hAnsi="Calibri" w:eastAsia="Times New Roman" w:cs="Calibri"/>
      </w:rPr>
    </w:lvl>
    <w:lvl w:ilvl="2" w:tplc="DCECC488">
      <w:start w:val="2"/>
      <w:numFmt w:val="bullet"/>
      <w:lvlText w:val=""/>
      <w:lvlJc w:val="left"/>
      <w:pPr>
        <w:ind w:left="2160" w:hanging="360"/>
      </w:pPr>
      <w:rPr>
        <w:rFonts w:hint="default" w:ascii="Wingdings" w:hAnsi="Wingdings" w:eastAsia="Times New Roman" w:cstheme="minorHAnsi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45E2CE9"/>
    <w:multiLevelType w:val="hybridMultilevel"/>
    <w:tmpl w:val="4C3AADF6"/>
    <w:lvl w:ilvl="0" w:tplc="04070001">
      <w:start w:val="1"/>
      <w:numFmt w:val="bullet"/>
      <w:lvlText w:val=""/>
      <w:lvlJc w:val="left"/>
      <w:pPr>
        <w:ind w:left="1077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5" w15:restartNumberingAfterBreak="0">
    <w:nsid w:val="3B41602B"/>
    <w:multiLevelType w:val="hybridMultilevel"/>
    <w:tmpl w:val="BE8CB81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A006CD"/>
    <w:multiLevelType w:val="hybridMultilevel"/>
    <w:tmpl w:val="7C7E59A4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B8D412C"/>
    <w:multiLevelType w:val="hybridMultilevel"/>
    <w:tmpl w:val="07303A6A"/>
    <w:lvl w:ilvl="0" w:tplc="04BAB196">
      <w:start w:val="1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47F70C9"/>
    <w:multiLevelType w:val="hybridMultilevel"/>
    <w:tmpl w:val="20FCD2A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D955C0"/>
    <w:multiLevelType w:val="hybridMultilevel"/>
    <w:tmpl w:val="B9E63B9A"/>
    <w:lvl w:ilvl="0" w:tplc="04BAB196">
      <w:start w:val="1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64395276">
    <w:abstractNumId w:val="0"/>
  </w:num>
  <w:num w:numId="2" w16cid:durableId="351615161">
    <w:abstractNumId w:val="1"/>
  </w:num>
  <w:num w:numId="3" w16cid:durableId="1648125610">
    <w:abstractNumId w:val="3"/>
  </w:num>
  <w:num w:numId="4" w16cid:durableId="1213537181">
    <w:abstractNumId w:val="7"/>
  </w:num>
  <w:num w:numId="5" w16cid:durableId="204366114">
    <w:abstractNumId w:val="9"/>
  </w:num>
  <w:num w:numId="6" w16cid:durableId="296686767">
    <w:abstractNumId w:val="2"/>
  </w:num>
  <w:num w:numId="7" w16cid:durableId="1355769259">
    <w:abstractNumId w:val="8"/>
  </w:num>
  <w:num w:numId="8" w16cid:durableId="676999695">
    <w:abstractNumId w:val="4"/>
  </w:num>
  <w:num w:numId="9" w16cid:durableId="216205206">
    <w:abstractNumId w:val="6"/>
  </w:num>
  <w:num w:numId="10" w16cid:durableId="181360935">
    <w:abstractNumId w:val="5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CB"/>
    <w:rsid w:val="00020E8E"/>
    <w:rsid w:val="00033F46"/>
    <w:rsid w:val="00062F09"/>
    <w:rsid w:val="00070394"/>
    <w:rsid w:val="00091B35"/>
    <w:rsid w:val="00096D25"/>
    <w:rsid w:val="00097AA1"/>
    <w:rsid w:val="000A70EF"/>
    <w:rsid w:val="000C544D"/>
    <w:rsid w:val="000C5E8B"/>
    <w:rsid w:val="000D1716"/>
    <w:rsid w:val="000D7246"/>
    <w:rsid w:val="000E58C0"/>
    <w:rsid w:val="000E7523"/>
    <w:rsid w:val="00107D45"/>
    <w:rsid w:val="00126CC6"/>
    <w:rsid w:val="00146CEE"/>
    <w:rsid w:val="00146D78"/>
    <w:rsid w:val="00163A61"/>
    <w:rsid w:val="0019030F"/>
    <w:rsid w:val="00192818"/>
    <w:rsid w:val="001A06E3"/>
    <w:rsid w:val="001A2BC0"/>
    <w:rsid w:val="001A56E8"/>
    <w:rsid w:val="001C2DA6"/>
    <w:rsid w:val="001C4843"/>
    <w:rsid w:val="001C495C"/>
    <w:rsid w:val="001D05D3"/>
    <w:rsid w:val="001F2EEC"/>
    <w:rsid w:val="002018CE"/>
    <w:rsid w:val="00213F79"/>
    <w:rsid w:val="002154C5"/>
    <w:rsid w:val="002172AB"/>
    <w:rsid w:val="00251127"/>
    <w:rsid w:val="0029298A"/>
    <w:rsid w:val="0029636E"/>
    <w:rsid w:val="002A225B"/>
    <w:rsid w:val="002D65AA"/>
    <w:rsid w:val="0030189B"/>
    <w:rsid w:val="003061F6"/>
    <w:rsid w:val="00307393"/>
    <w:rsid w:val="003078C6"/>
    <w:rsid w:val="00311EE5"/>
    <w:rsid w:val="00313BBB"/>
    <w:rsid w:val="00323200"/>
    <w:rsid w:val="003245B1"/>
    <w:rsid w:val="0033423B"/>
    <w:rsid w:val="0033481D"/>
    <w:rsid w:val="00347AD5"/>
    <w:rsid w:val="00366671"/>
    <w:rsid w:val="003925C5"/>
    <w:rsid w:val="003B026B"/>
    <w:rsid w:val="003B2864"/>
    <w:rsid w:val="003B7B58"/>
    <w:rsid w:val="003C0764"/>
    <w:rsid w:val="003C6601"/>
    <w:rsid w:val="003E14A0"/>
    <w:rsid w:val="003F3A65"/>
    <w:rsid w:val="00406F8A"/>
    <w:rsid w:val="004074D9"/>
    <w:rsid w:val="00407C49"/>
    <w:rsid w:val="00417A9F"/>
    <w:rsid w:val="00442CBD"/>
    <w:rsid w:val="00454C97"/>
    <w:rsid w:val="0045709A"/>
    <w:rsid w:val="004643EF"/>
    <w:rsid w:val="00464A81"/>
    <w:rsid w:val="004656F8"/>
    <w:rsid w:val="00494D77"/>
    <w:rsid w:val="00494EAF"/>
    <w:rsid w:val="00495DF4"/>
    <w:rsid w:val="00497595"/>
    <w:rsid w:val="004A6BD6"/>
    <w:rsid w:val="004B7E15"/>
    <w:rsid w:val="004C1C84"/>
    <w:rsid w:val="004C66A7"/>
    <w:rsid w:val="004F2ED2"/>
    <w:rsid w:val="004F5A00"/>
    <w:rsid w:val="00500A39"/>
    <w:rsid w:val="00510A83"/>
    <w:rsid w:val="00511E2D"/>
    <w:rsid w:val="00515228"/>
    <w:rsid w:val="0051590F"/>
    <w:rsid w:val="00520A15"/>
    <w:rsid w:val="00542C8B"/>
    <w:rsid w:val="00565104"/>
    <w:rsid w:val="00574E38"/>
    <w:rsid w:val="005824BA"/>
    <w:rsid w:val="00591068"/>
    <w:rsid w:val="005926A2"/>
    <w:rsid w:val="005960EF"/>
    <w:rsid w:val="005A6A02"/>
    <w:rsid w:val="005B1185"/>
    <w:rsid w:val="005B676D"/>
    <w:rsid w:val="005B73FB"/>
    <w:rsid w:val="005C6AE8"/>
    <w:rsid w:val="005D0148"/>
    <w:rsid w:val="005D1836"/>
    <w:rsid w:val="005E34AA"/>
    <w:rsid w:val="005F784C"/>
    <w:rsid w:val="00601E67"/>
    <w:rsid w:val="00603CE5"/>
    <w:rsid w:val="00607614"/>
    <w:rsid w:val="00611EF6"/>
    <w:rsid w:val="00651D91"/>
    <w:rsid w:val="00666669"/>
    <w:rsid w:val="00675F8A"/>
    <w:rsid w:val="00677990"/>
    <w:rsid w:val="0069721A"/>
    <w:rsid w:val="006A3CA8"/>
    <w:rsid w:val="006B7DFD"/>
    <w:rsid w:val="006C4C19"/>
    <w:rsid w:val="006D2D87"/>
    <w:rsid w:val="006D411A"/>
    <w:rsid w:val="006F7561"/>
    <w:rsid w:val="00700077"/>
    <w:rsid w:val="00707364"/>
    <w:rsid w:val="00710DAC"/>
    <w:rsid w:val="00740CF5"/>
    <w:rsid w:val="00742179"/>
    <w:rsid w:val="00743466"/>
    <w:rsid w:val="00754C26"/>
    <w:rsid w:val="00755174"/>
    <w:rsid w:val="00766BE0"/>
    <w:rsid w:val="0078006A"/>
    <w:rsid w:val="007A31E2"/>
    <w:rsid w:val="007B052D"/>
    <w:rsid w:val="007B0793"/>
    <w:rsid w:val="007B364E"/>
    <w:rsid w:val="007D792B"/>
    <w:rsid w:val="007E73E7"/>
    <w:rsid w:val="007F40D0"/>
    <w:rsid w:val="007F5157"/>
    <w:rsid w:val="008018DC"/>
    <w:rsid w:val="00811502"/>
    <w:rsid w:val="008129C2"/>
    <w:rsid w:val="00813160"/>
    <w:rsid w:val="00826B4F"/>
    <w:rsid w:val="00832064"/>
    <w:rsid w:val="008351A9"/>
    <w:rsid w:val="00844DC7"/>
    <w:rsid w:val="00851726"/>
    <w:rsid w:val="00856A83"/>
    <w:rsid w:val="008A363A"/>
    <w:rsid w:val="008A4B4D"/>
    <w:rsid w:val="008B5807"/>
    <w:rsid w:val="008B6C1B"/>
    <w:rsid w:val="008C5AAF"/>
    <w:rsid w:val="008C727A"/>
    <w:rsid w:val="008D5222"/>
    <w:rsid w:val="008E456A"/>
    <w:rsid w:val="008F4152"/>
    <w:rsid w:val="00901DEA"/>
    <w:rsid w:val="00910D91"/>
    <w:rsid w:val="00921DAB"/>
    <w:rsid w:val="00922BC6"/>
    <w:rsid w:val="009629DF"/>
    <w:rsid w:val="00962BF2"/>
    <w:rsid w:val="009640C5"/>
    <w:rsid w:val="00970D8F"/>
    <w:rsid w:val="009715AC"/>
    <w:rsid w:val="00980607"/>
    <w:rsid w:val="00984A4B"/>
    <w:rsid w:val="0098579A"/>
    <w:rsid w:val="00997EBD"/>
    <w:rsid w:val="009B21E3"/>
    <w:rsid w:val="009C267C"/>
    <w:rsid w:val="009D0563"/>
    <w:rsid w:val="009D1AB6"/>
    <w:rsid w:val="009F409A"/>
    <w:rsid w:val="00A0104C"/>
    <w:rsid w:val="00A129B7"/>
    <w:rsid w:val="00A21EA2"/>
    <w:rsid w:val="00A344B7"/>
    <w:rsid w:val="00A37351"/>
    <w:rsid w:val="00A53895"/>
    <w:rsid w:val="00A5763A"/>
    <w:rsid w:val="00A6094A"/>
    <w:rsid w:val="00A61811"/>
    <w:rsid w:val="00A64EF2"/>
    <w:rsid w:val="00A77FC4"/>
    <w:rsid w:val="00A804AA"/>
    <w:rsid w:val="00A8497B"/>
    <w:rsid w:val="00A96B54"/>
    <w:rsid w:val="00AA205E"/>
    <w:rsid w:val="00AB3760"/>
    <w:rsid w:val="00AD0ACB"/>
    <w:rsid w:val="00AD4A56"/>
    <w:rsid w:val="00AF76F3"/>
    <w:rsid w:val="00B15614"/>
    <w:rsid w:val="00B22CAF"/>
    <w:rsid w:val="00B46D65"/>
    <w:rsid w:val="00B5369F"/>
    <w:rsid w:val="00B721F7"/>
    <w:rsid w:val="00B757D6"/>
    <w:rsid w:val="00B852EA"/>
    <w:rsid w:val="00B90326"/>
    <w:rsid w:val="00B90B1C"/>
    <w:rsid w:val="00BA06AC"/>
    <w:rsid w:val="00BA2668"/>
    <w:rsid w:val="00BB4016"/>
    <w:rsid w:val="00BD7359"/>
    <w:rsid w:val="00BE1038"/>
    <w:rsid w:val="00BF15C6"/>
    <w:rsid w:val="00BF3358"/>
    <w:rsid w:val="00C01FD0"/>
    <w:rsid w:val="00C14F9F"/>
    <w:rsid w:val="00C20361"/>
    <w:rsid w:val="00C328BF"/>
    <w:rsid w:val="00C3514E"/>
    <w:rsid w:val="00C3786F"/>
    <w:rsid w:val="00C409E1"/>
    <w:rsid w:val="00C40F28"/>
    <w:rsid w:val="00C43770"/>
    <w:rsid w:val="00C4641B"/>
    <w:rsid w:val="00C777DF"/>
    <w:rsid w:val="00C8468A"/>
    <w:rsid w:val="00C939CB"/>
    <w:rsid w:val="00CA0C0F"/>
    <w:rsid w:val="00CA2770"/>
    <w:rsid w:val="00CA3A3A"/>
    <w:rsid w:val="00CB3A2B"/>
    <w:rsid w:val="00CC0E6F"/>
    <w:rsid w:val="00CC7C12"/>
    <w:rsid w:val="00CD3334"/>
    <w:rsid w:val="00CD6660"/>
    <w:rsid w:val="00CD724B"/>
    <w:rsid w:val="00CF45D0"/>
    <w:rsid w:val="00CF6DC0"/>
    <w:rsid w:val="00D04C16"/>
    <w:rsid w:val="00D1531B"/>
    <w:rsid w:val="00D155AA"/>
    <w:rsid w:val="00D26C4C"/>
    <w:rsid w:val="00D504AC"/>
    <w:rsid w:val="00D539E8"/>
    <w:rsid w:val="00D672E6"/>
    <w:rsid w:val="00D86208"/>
    <w:rsid w:val="00D9205D"/>
    <w:rsid w:val="00D92B9F"/>
    <w:rsid w:val="00D9436D"/>
    <w:rsid w:val="00D95C57"/>
    <w:rsid w:val="00DA67DB"/>
    <w:rsid w:val="00DA7629"/>
    <w:rsid w:val="00DC00D8"/>
    <w:rsid w:val="00DC26F2"/>
    <w:rsid w:val="00DE5C9F"/>
    <w:rsid w:val="00E03384"/>
    <w:rsid w:val="00E34568"/>
    <w:rsid w:val="00E40B11"/>
    <w:rsid w:val="00E4297C"/>
    <w:rsid w:val="00E51345"/>
    <w:rsid w:val="00E74D1A"/>
    <w:rsid w:val="00E77448"/>
    <w:rsid w:val="00E821A6"/>
    <w:rsid w:val="00E82234"/>
    <w:rsid w:val="00E833FB"/>
    <w:rsid w:val="00E84E66"/>
    <w:rsid w:val="00E9306E"/>
    <w:rsid w:val="00EC5D8C"/>
    <w:rsid w:val="00ED2D64"/>
    <w:rsid w:val="00EE4266"/>
    <w:rsid w:val="00F0462D"/>
    <w:rsid w:val="00F33192"/>
    <w:rsid w:val="00F338EA"/>
    <w:rsid w:val="00F33D8E"/>
    <w:rsid w:val="00F33DE2"/>
    <w:rsid w:val="00F36F00"/>
    <w:rsid w:val="00F42381"/>
    <w:rsid w:val="00F43D38"/>
    <w:rsid w:val="00F511AC"/>
    <w:rsid w:val="00F521BD"/>
    <w:rsid w:val="00F54B6D"/>
    <w:rsid w:val="00F54DFC"/>
    <w:rsid w:val="00F55F1D"/>
    <w:rsid w:val="00F5687C"/>
    <w:rsid w:val="00F67C5D"/>
    <w:rsid w:val="00FA2006"/>
    <w:rsid w:val="00FA65AB"/>
    <w:rsid w:val="00FC24AC"/>
    <w:rsid w:val="00FD140F"/>
    <w:rsid w:val="00FD687E"/>
    <w:rsid w:val="00FD7587"/>
    <w:rsid w:val="00FF24EF"/>
    <w:rsid w:val="00FF46D6"/>
    <w:rsid w:val="017A3E32"/>
    <w:rsid w:val="045C2726"/>
    <w:rsid w:val="0502CCA0"/>
    <w:rsid w:val="055F03F4"/>
    <w:rsid w:val="07DE8362"/>
    <w:rsid w:val="07F1B2E6"/>
    <w:rsid w:val="096AFFD6"/>
    <w:rsid w:val="09BBC33E"/>
    <w:rsid w:val="0A2E788C"/>
    <w:rsid w:val="0D47DCD9"/>
    <w:rsid w:val="0E7BFB36"/>
    <w:rsid w:val="0F94E322"/>
    <w:rsid w:val="1196A064"/>
    <w:rsid w:val="13A61D9E"/>
    <w:rsid w:val="14728A1C"/>
    <w:rsid w:val="14E86B4B"/>
    <w:rsid w:val="1739C7DA"/>
    <w:rsid w:val="180B02D9"/>
    <w:rsid w:val="195C4388"/>
    <w:rsid w:val="1E6920F3"/>
    <w:rsid w:val="1F37773D"/>
    <w:rsid w:val="1FF58315"/>
    <w:rsid w:val="20389898"/>
    <w:rsid w:val="20A040F8"/>
    <w:rsid w:val="20BB01C6"/>
    <w:rsid w:val="20DFD05C"/>
    <w:rsid w:val="21123328"/>
    <w:rsid w:val="213C5237"/>
    <w:rsid w:val="214DFF89"/>
    <w:rsid w:val="23B5B865"/>
    <w:rsid w:val="23C7F9FD"/>
    <w:rsid w:val="23C82A25"/>
    <w:rsid w:val="24DB7CF0"/>
    <w:rsid w:val="25D98C0D"/>
    <w:rsid w:val="25F53B4C"/>
    <w:rsid w:val="268D6B0C"/>
    <w:rsid w:val="298BD3BF"/>
    <w:rsid w:val="2C9E0B85"/>
    <w:rsid w:val="2E2ECA04"/>
    <w:rsid w:val="30AC8158"/>
    <w:rsid w:val="357A6D43"/>
    <w:rsid w:val="36DEF890"/>
    <w:rsid w:val="3A42D05B"/>
    <w:rsid w:val="3A4385AA"/>
    <w:rsid w:val="3B833027"/>
    <w:rsid w:val="3C687FE0"/>
    <w:rsid w:val="3D66E2D9"/>
    <w:rsid w:val="3DF94036"/>
    <w:rsid w:val="3E5D1C81"/>
    <w:rsid w:val="4442316F"/>
    <w:rsid w:val="45417F4A"/>
    <w:rsid w:val="454E90CA"/>
    <w:rsid w:val="4717D0C6"/>
    <w:rsid w:val="476F71CD"/>
    <w:rsid w:val="480894FE"/>
    <w:rsid w:val="4981E411"/>
    <w:rsid w:val="4BBB83D2"/>
    <w:rsid w:val="4DAEAEC9"/>
    <w:rsid w:val="4E790B33"/>
    <w:rsid w:val="50BFB733"/>
    <w:rsid w:val="5469ED3A"/>
    <w:rsid w:val="5477F957"/>
    <w:rsid w:val="55265E53"/>
    <w:rsid w:val="55BB1DA0"/>
    <w:rsid w:val="55FF295B"/>
    <w:rsid w:val="59B45F35"/>
    <w:rsid w:val="5AC9765D"/>
    <w:rsid w:val="5B9CE383"/>
    <w:rsid w:val="5DFA3C71"/>
    <w:rsid w:val="60F51B3E"/>
    <w:rsid w:val="63DFBFD6"/>
    <w:rsid w:val="64E2FCFD"/>
    <w:rsid w:val="6705B62D"/>
    <w:rsid w:val="673AC69D"/>
    <w:rsid w:val="68317E2B"/>
    <w:rsid w:val="6A6013A6"/>
    <w:rsid w:val="6A692758"/>
    <w:rsid w:val="6AEAF7B3"/>
    <w:rsid w:val="6C50023D"/>
    <w:rsid w:val="6D790ECE"/>
    <w:rsid w:val="6EF7A114"/>
    <w:rsid w:val="6F330EE4"/>
    <w:rsid w:val="77BFB492"/>
    <w:rsid w:val="77D8E2F1"/>
    <w:rsid w:val="78285E41"/>
    <w:rsid w:val="79459EED"/>
    <w:rsid w:val="7BF438D2"/>
    <w:rsid w:val="7CC59014"/>
    <w:rsid w:val="7E3658D0"/>
    <w:rsid w:val="7E73873C"/>
    <w:rsid w:val="7EF838C8"/>
    <w:rsid w:val="7F60D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1DF35"/>
  <w15:chartTrackingRefBased/>
  <w15:docId w15:val="{97DD37D2-28C6-454E-AB43-60536CA231F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aliases w:val="Fließtext"/>
    <w:qFormat/>
    <w:rsid w:val="00CD3334"/>
    <w:rPr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D140F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140F"/>
    <w:pPr>
      <w:keepNext/>
      <w:keepLines/>
      <w:spacing w:before="40"/>
      <w:outlineLvl w:val="1"/>
    </w:pPr>
    <w:rPr>
      <w:rFonts w:ascii="Calibri" w:hAnsi="Calibri" w:eastAsiaTheme="majorEastAsia" w:cstheme="majorBidi"/>
      <w:b/>
      <w:bCs/>
      <w:color w:val="2F5496" w:themeColor="accent1" w:themeShade="BF"/>
      <w:szCs w:val="26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EinfAbs" w:customStyle="1">
    <w:name w:val="[Einf. Abs.]"/>
    <w:basedOn w:val="Standard"/>
    <w:uiPriority w:val="99"/>
    <w:rsid w:val="00FD140F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berschrift1Zchn" w:customStyle="1">
    <w:name w:val="Überschrift 1 Zchn"/>
    <w:basedOn w:val="Absatz-Standardschriftart"/>
    <w:link w:val="berschrift1"/>
    <w:uiPriority w:val="9"/>
    <w:rsid w:val="00FD140F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berschrift2Zchn" w:customStyle="1">
    <w:name w:val="Überschrift 2 Zchn"/>
    <w:basedOn w:val="Absatz-Standardschriftart"/>
    <w:link w:val="berschrift2"/>
    <w:uiPriority w:val="9"/>
    <w:rsid w:val="00FD140F"/>
    <w:rPr>
      <w:rFonts w:ascii="Calibri" w:hAnsi="Calibri" w:eastAsiaTheme="majorEastAsia" w:cstheme="majorBidi"/>
      <w:b/>
      <w:bCs/>
      <w:color w:val="2F5496" w:themeColor="accent1" w:themeShade="BF"/>
      <w:sz w:val="22"/>
      <w:szCs w:val="26"/>
    </w:rPr>
  </w:style>
  <w:style w:type="paragraph" w:styleId="HeadlineersteOrdnung" w:customStyle="1">
    <w:name w:val="Headline erste Ordnung"/>
    <w:basedOn w:val="EinfAbs"/>
    <w:qFormat/>
    <w:rsid w:val="00FD140F"/>
    <w:pPr>
      <w:spacing w:after="170" w:line="240" w:lineRule="auto"/>
    </w:pPr>
    <w:rPr>
      <w:rFonts w:ascii="Calibri" w:hAnsi="Calibri" w:cs="Calibri"/>
      <w:b/>
      <w:bCs/>
      <w:color w:val="229AD6"/>
      <w:sz w:val="48"/>
      <w:szCs w:val="48"/>
    </w:rPr>
  </w:style>
  <w:style w:type="paragraph" w:styleId="Subheadline" w:customStyle="1">
    <w:name w:val="Subheadline"/>
    <w:basedOn w:val="EinfAbs"/>
    <w:qFormat/>
    <w:rsid w:val="00FD140F"/>
    <w:pPr>
      <w:spacing w:after="600" w:line="240" w:lineRule="auto"/>
    </w:pPr>
    <w:rPr>
      <w:rFonts w:ascii="Calibri" w:hAnsi="Calibri" w:cs="Calibri"/>
      <w:b/>
      <w:bCs/>
      <w:color w:val="154194"/>
      <w:sz w:val="32"/>
      <w:szCs w:val="32"/>
    </w:rPr>
  </w:style>
  <w:style w:type="paragraph" w:styleId="HeadlinezweiterOrdnung" w:customStyle="1">
    <w:name w:val="Headline zweiter Ordnung"/>
    <w:basedOn w:val="berschrift1"/>
    <w:qFormat/>
    <w:rsid w:val="00FD140F"/>
    <w:pPr>
      <w:spacing w:before="300" w:after="200" w:line="290" w:lineRule="exact"/>
    </w:pPr>
    <w:rPr>
      <w:rFonts w:ascii="Calibri" w:hAnsi="Calibri" w:cs="Calibri"/>
      <w:b/>
      <w:bCs/>
    </w:rPr>
  </w:style>
  <w:style w:type="paragraph" w:styleId="Zwischenheadline" w:customStyle="1">
    <w:name w:val="Zwischenheadline"/>
    <w:basedOn w:val="berschrift2"/>
    <w:qFormat/>
    <w:rsid w:val="005F784C"/>
    <w:pPr>
      <w:spacing w:before="120"/>
      <w:ind w:right="1554"/>
    </w:pPr>
    <w:rPr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CD3334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basedOn w:val="Absatz-Standardschriftart"/>
    <w:link w:val="Kopfzeile"/>
    <w:uiPriority w:val="99"/>
    <w:rsid w:val="00CD3334"/>
    <w:rPr>
      <w:sz w:val="22"/>
    </w:rPr>
  </w:style>
  <w:style w:type="paragraph" w:styleId="Fuzeile">
    <w:name w:val="footer"/>
    <w:basedOn w:val="Standard"/>
    <w:link w:val="FuzeileZchn"/>
    <w:uiPriority w:val="99"/>
    <w:unhideWhenUsed/>
    <w:rsid w:val="00CD3334"/>
    <w:pPr>
      <w:tabs>
        <w:tab w:val="center" w:pos="4536"/>
        <w:tab w:val="right" w:pos="9072"/>
      </w:tabs>
    </w:pPr>
  </w:style>
  <w:style w:type="character" w:styleId="FuzeileZchn" w:customStyle="1">
    <w:name w:val="Fußzeile Zchn"/>
    <w:basedOn w:val="Absatz-Standardschriftart"/>
    <w:link w:val="Fuzeile"/>
    <w:uiPriority w:val="99"/>
    <w:rsid w:val="00CD3334"/>
    <w:rPr>
      <w:sz w:val="22"/>
    </w:rPr>
  </w:style>
  <w:style w:type="character" w:styleId="Seitenzahl">
    <w:name w:val="page number"/>
    <w:basedOn w:val="Absatz-Standardschriftart"/>
    <w:uiPriority w:val="99"/>
    <w:semiHidden/>
    <w:unhideWhenUsed/>
    <w:rsid w:val="00CD3334"/>
  </w:style>
  <w:style w:type="paragraph" w:styleId="StandardWeb">
    <w:name w:val="Normal (Web)"/>
    <w:basedOn w:val="Standard"/>
    <w:uiPriority w:val="99"/>
    <w:unhideWhenUsed/>
    <w:rsid w:val="00A37351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de-DE"/>
    </w:rPr>
  </w:style>
  <w:style w:type="paragraph" w:styleId="berschriftJfE" w:customStyle="1">
    <w:name w:val="Überschrift_JfE"/>
    <w:basedOn w:val="berschrift1"/>
    <w:next w:val="Standard"/>
    <w:link w:val="berschriftJfEZchn"/>
    <w:qFormat/>
    <w:rsid w:val="00A37351"/>
    <w:pPr>
      <w:keepNext w:val="0"/>
      <w:keepLines w:val="0"/>
      <w:widowControl w:val="0"/>
      <w:numPr>
        <w:numId w:val="1"/>
      </w:numPr>
      <w:autoSpaceDE w:val="0"/>
      <w:autoSpaceDN w:val="0"/>
      <w:adjustRightInd w:val="0"/>
      <w:spacing w:before="360" w:after="120"/>
      <w:ind w:left="357" w:hanging="357"/>
      <w:textAlignment w:val="center"/>
    </w:pPr>
    <w:rPr>
      <w:rFonts w:ascii="Calibri" w:hAnsi="Calibri" w:eastAsia="Times New Roman" w:cs="Calibri-Bold"/>
      <w:b/>
      <w:bCs/>
      <w:color w:val="00A5DB"/>
      <w:sz w:val="24"/>
      <w:szCs w:val="24"/>
      <w:lang w:eastAsia="de-DE"/>
    </w:rPr>
  </w:style>
  <w:style w:type="character" w:styleId="berschriftJfEZchn" w:customStyle="1">
    <w:name w:val="Überschrift_JfE Zchn"/>
    <w:link w:val="berschriftJfE"/>
    <w:rsid w:val="00A37351"/>
    <w:rPr>
      <w:rFonts w:ascii="Calibri" w:hAnsi="Calibri" w:eastAsia="Times New Roman" w:cs="Calibri-Bold"/>
      <w:b/>
      <w:bCs/>
      <w:color w:val="00A5DB"/>
      <w:lang w:eastAsia="de-DE"/>
    </w:rPr>
  </w:style>
  <w:style w:type="character" w:styleId="normaltextrun" w:customStyle="1">
    <w:name w:val="normaltextrun"/>
    <w:basedOn w:val="Absatz-Standardschriftart"/>
    <w:rsid w:val="00A37351"/>
  </w:style>
  <w:style w:type="paragraph" w:styleId="Listenabsatz">
    <w:name w:val="List Paragraph"/>
    <w:basedOn w:val="Standard"/>
    <w:uiPriority w:val="34"/>
    <w:qFormat/>
    <w:rsid w:val="00A37351"/>
    <w:pPr>
      <w:spacing w:after="200" w:line="276" w:lineRule="auto"/>
      <w:ind w:left="720"/>
      <w:contextualSpacing/>
    </w:pPr>
    <w:rPr>
      <w:szCs w:val="22"/>
    </w:rPr>
  </w:style>
  <w:style w:type="character" w:styleId="Hyperlink">
    <w:name w:val="Hyperlink"/>
    <w:rsid w:val="00A37351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37351"/>
    <w:rPr>
      <w:sz w:val="20"/>
      <w:szCs w:val="20"/>
    </w:rPr>
  </w:style>
  <w:style w:type="character" w:styleId="FunotentextZchn" w:customStyle="1">
    <w:name w:val="Fußnotentext Zchn"/>
    <w:basedOn w:val="Absatz-Standardschriftart"/>
    <w:link w:val="Funotentext"/>
    <w:uiPriority w:val="99"/>
    <w:semiHidden/>
    <w:rsid w:val="00A3735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37351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462D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0E7523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op" w:customStyle="1">
    <w:name w:val="eop"/>
    <w:basedOn w:val="Absatz-Standardschriftart"/>
    <w:rsid w:val="00651D91"/>
  </w:style>
  <w:style w:type="character" w:styleId="contentcontrolboundarysink" w:customStyle="1">
    <w:name w:val="contentcontrolboundarysink"/>
    <w:basedOn w:val="Absatz-Standardschriftart"/>
    <w:rsid w:val="00651D91"/>
  </w:style>
  <w:style w:type="character" w:styleId="Kommentarzeichen">
    <w:name w:val="annotation reference"/>
    <w:basedOn w:val="Absatz-Standardschriftart"/>
    <w:uiPriority w:val="99"/>
    <w:semiHidden/>
    <w:unhideWhenUsed/>
    <w:rsid w:val="00B22C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22CAF"/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rsid w:val="00B22CA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22CAF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B22CAF"/>
    <w:rPr>
      <w:b/>
      <w:bCs/>
      <w:sz w:val="20"/>
      <w:szCs w:val="20"/>
    </w:rPr>
  </w:style>
  <w:style w:type="character" w:styleId="ui-provider" w:customStyle="1">
    <w:name w:val="ui-provider"/>
    <w:basedOn w:val="Absatz-Standardschriftart"/>
    <w:rsid w:val="009D1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microsoft.com/office/2020/10/relationships/intelligence" Target="intelligence2.xml" Id="rId24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2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tenborn\Desktop\JfE_Mastervorlage_+Projekt_Hochformat_DE_einspaltig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2f77b9-7c2f-4ab5-8221-8042023fb0d4">
      <Terms xmlns="http://schemas.microsoft.com/office/infopath/2007/PartnerControls"/>
    </lcf76f155ced4ddcb4097134ff3c332f>
    <TaxCatchAll xmlns="9ca5705a-a208-4cd9-bcbc-6f7275b36d0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CBF02E79B391745B4F3070FC2DB1139" ma:contentTypeVersion="15" ma:contentTypeDescription="Ein neues Dokument erstellen." ma:contentTypeScope="" ma:versionID="bc47ec1aa14d9647215a8d964e7c6502">
  <xsd:schema xmlns:xsd="http://www.w3.org/2001/XMLSchema" xmlns:xs="http://www.w3.org/2001/XMLSchema" xmlns:p="http://schemas.microsoft.com/office/2006/metadata/properties" xmlns:ns2="712f77b9-7c2f-4ab5-8221-8042023fb0d4" xmlns:ns3="9ca5705a-a208-4cd9-bcbc-6f7275b36d08" targetNamespace="http://schemas.microsoft.com/office/2006/metadata/properties" ma:root="true" ma:fieldsID="e7615c0763a47f4e65776b2786d8e262" ns2:_="" ns3:_="">
    <xsd:import namespace="712f77b9-7c2f-4ab5-8221-8042023fb0d4"/>
    <xsd:import namespace="9ca5705a-a208-4cd9-bcbc-6f7275b36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f77b9-7c2f-4ab5-8221-8042023fb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194f9f-2d52-4651-a611-761c7497d9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5705a-a208-4cd9-bcbc-6f7275b36d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70dec8-9626-427a-8af8-1b2629dc694f}" ma:internalName="TaxCatchAll" ma:showField="CatchAllData" ma:web="9ca5705a-a208-4cd9-bcbc-6f7275b36d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3043E4-6313-41A6-880F-0A5F290BF5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AD99D-A584-45D7-9D63-72B640C89806}">
  <ds:schemaRefs>
    <ds:schemaRef ds:uri="9ca5705a-a208-4cd9-bcbc-6f7275b36d08"/>
    <ds:schemaRef ds:uri="http://purl.org/dc/dcmitype/"/>
    <ds:schemaRef ds:uri="712f77b9-7c2f-4ab5-8221-8042023fb0d4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6E02DCC-4DFF-4E22-9BB2-989612588A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F276FF-AE6E-4549-9D28-DCE484921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f77b9-7c2f-4ab5-8221-8042023fb0d4"/>
    <ds:schemaRef ds:uri="9ca5705a-a208-4cd9-bcbc-6f7275b36d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JfE_Mastervorlage_+Projekt_Hochformat_DE_einspaltig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Tanja Kaltenborn</dc:creator>
  <keywords/>
  <dc:description/>
  <lastModifiedBy>Johanna Kurth</lastModifiedBy>
  <revision>136</revision>
  <lastPrinted>2022-06-23T01:42:00.0000000Z</lastPrinted>
  <dcterms:created xsi:type="dcterms:W3CDTF">2024-03-23T01:16:00.0000000Z</dcterms:created>
  <dcterms:modified xsi:type="dcterms:W3CDTF">2026-06-16T13:59:38.1970915Z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0x0101007CBF02E79B391745B4F3070FC2DB1139</vt:lpwstr>
  </property>
  <property fmtid="{D5CDD505-2E9C-101B-9397-08002B2CF9AE}" pid="3" name="MediaServiceImageTags">
    <vt:lpwstr/>
  </property>
</Properties>
</file>